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CRAUNFORD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A3C9B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Abbot’s Morton, Worcestershire.</w:t>
      </w:r>
    </w:p>
    <w:p w:rsidR="002A3C9B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C9B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C9B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Wylchar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Dymock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:rsidR="002A3C9B" w:rsidRDefault="002A3C9B" w:rsidP="002A3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 1417-20, p.118)</w:t>
      </w:r>
    </w:p>
    <w:p w:rsidR="002A3C9B" w:rsidRDefault="002A3C9B" w:rsidP="002A3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C9B" w:rsidRDefault="002A3C9B" w:rsidP="002A3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C9B" w:rsidRPr="006E647E" w:rsidRDefault="002A3C9B" w:rsidP="002A3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2A3C9B" w:rsidRPr="002A3C9B" w:rsidRDefault="002A3C9B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2A3C9B" w:rsidRPr="002A3C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C9B" w:rsidRDefault="002A3C9B" w:rsidP="00564E3C">
      <w:pPr>
        <w:spacing w:after="0" w:line="240" w:lineRule="auto"/>
      </w:pPr>
      <w:r>
        <w:separator/>
      </w:r>
    </w:p>
  </w:endnote>
  <w:endnote w:type="continuationSeparator" w:id="0">
    <w:p w:rsidR="002A3C9B" w:rsidRDefault="002A3C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3C9B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C9B" w:rsidRDefault="002A3C9B" w:rsidP="00564E3C">
      <w:pPr>
        <w:spacing w:after="0" w:line="240" w:lineRule="auto"/>
      </w:pPr>
      <w:r>
        <w:separator/>
      </w:r>
    </w:p>
  </w:footnote>
  <w:footnote w:type="continuationSeparator" w:id="0">
    <w:p w:rsidR="002A3C9B" w:rsidRDefault="002A3C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9B"/>
    <w:rsid w:val="002A3C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9619"/>
  <w15:chartTrackingRefBased/>
  <w15:docId w15:val="{4325BA76-1748-4AB2-9068-96AC4403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2015-12-23T21:29:00Z</dcterms:created>
  <dcterms:modified xsi:type="dcterms:W3CDTF">2015-12-23T21:31:00Z</dcterms:modified>
</cp:coreProperties>
</file>